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DE" w:rsidRDefault="005F15DE">
      <w:pPr>
        <w:rPr>
          <w:sz w:val="28"/>
          <w:szCs w:val="28"/>
        </w:rPr>
      </w:pPr>
      <w:r>
        <w:rPr>
          <w:sz w:val="28"/>
          <w:szCs w:val="28"/>
        </w:rPr>
        <w:t>3—1</w:t>
      </w:r>
    </w:p>
    <w:p w:rsidR="005F15DE" w:rsidRDefault="005F15DE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，对于评审意见，你做了哪些修改？</w:t>
      </w:r>
    </w:p>
    <w:p w:rsidR="005F15DE" w:rsidRDefault="005F15DE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，你在进行案例分析时，资料怎么来的？为什么没有数据？（缺少分析，只是解释）</w:t>
      </w:r>
    </w:p>
    <w:p w:rsidR="005F15DE" w:rsidRDefault="005F15DE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，刚才提到文献少了，你又加了，为什么突然加文献？后来加的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篇文献，你都看了吗？这些文献对你有用吗？论文中的文献都有用吗？</w:t>
      </w:r>
    </w:p>
    <w:p w:rsidR="005F15DE" w:rsidRDefault="005F15DE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，你们是怎么解决易褪色的问题的？</w:t>
      </w:r>
    </w:p>
    <w:p w:rsidR="005F15DE" w:rsidRDefault="005F15DE">
      <w:pPr>
        <w:rPr>
          <w:sz w:val="28"/>
          <w:szCs w:val="28"/>
        </w:rPr>
      </w:pPr>
    </w:p>
    <w:p w:rsidR="005F15DE" w:rsidRDefault="005F15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结果：小修改</w:t>
      </w:r>
    </w:p>
    <w:p w:rsidR="005F15DE" w:rsidRDefault="005F15DE">
      <w:pPr>
        <w:rPr>
          <w:sz w:val="28"/>
          <w:szCs w:val="28"/>
        </w:rPr>
      </w:pPr>
    </w:p>
    <w:p w:rsidR="005F15DE" w:rsidRDefault="005F15DE" w:rsidP="002E75B2">
      <w:pPr>
        <w:rPr>
          <w:sz w:val="28"/>
          <w:szCs w:val="28"/>
        </w:rPr>
      </w:pPr>
      <w:r w:rsidRPr="002E75B2">
        <w:rPr>
          <w:sz w:val="28"/>
          <w:szCs w:val="28"/>
        </w:rPr>
        <w:t>3-2</w:t>
      </w:r>
    </w:p>
    <w:p w:rsidR="005F15DE" w:rsidRPr="002E75B2" w:rsidRDefault="005F15DE" w:rsidP="002E75B2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 w:rsidRPr="002E75B2">
        <w:rPr>
          <w:rFonts w:hint="eastAsia"/>
          <w:sz w:val="28"/>
          <w:szCs w:val="28"/>
        </w:rPr>
        <w:t>你这个文章要解决什么问题？</w:t>
      </w:r>
    </w:p>
    <w:p w:rsidR="005F15DE" w:rsidRDefault="005F15DE" w:rsidP="00ED1956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猎头服务出现了什么问题？（对问题的识别不清晰，解决方案与问题不对应）</w:t>
      </w:r>
    </w:p>
    <w:p w:rsidR="005F15DE" w:rsidRDefault="005F15DE" w:rsidP="00ED1956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论文中有错别字（摘要），内在逻辑缺乏，细节问题没有注意到</w:t>
      </w:r>
    </w:p>
    <w:p w:rsidR="005F15DE" w:rsidRDefault="005F15DE" w:rsidP="00ED1956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有没有一些市场研究与分析？</w:t>
      </w:r>
    </w:p>
    <w:p w:rsidR="005F15DE" w:rsidRDefault="005F15DE" w:rsidP="00ED1956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案例分析这一块要加强</w:t>
      </w:r>
    </w:p>
    <w:p w:rsidR="005F15DE" w:rsidRDefault="005F15DE" w:rsidP="00ED1956">
      <w:pPr>
        <w:rPr>
          <w:sz w:val="28"/>
          <w:szCs w:val="28"/>
        </w:rPr>
      </w:pPr>
    </w:p>
    <w:p w:rsidR="005F15DE" w:rsidRDefault="005F15DE" w:rsidP="00ED195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结果：大修改（找导师商量，把答辩意见整理一下）</w:t>
      </w:r>
    </w:p>
    <w:p w:rsidR="005F15DE" w:rsidRDefault="005F15DE" w:rsidP="00ED1956">
      <w:pPr>
        <w:rPr>
          <w:sz w:val="28"/>
          <w:szCs w:val="28"/>
        </w:rPr>
      </w:pPr>
    </w:p>
    <w:p w:rsidR="005F15DE" w:rsidRDefault="005F15DE" w:rsidP="00ED1956">
      <w:pPr>
        <w:rPr>
          <w:sz w:val="28"/>
          <w:szCs w:val="28"/>
        </w:rPr>
      </w:pPr>
      <w:r>
        <w:rPr>
          <w:sz w:val="28"/>
          <w:szCs w:val="28"/>
        </w:rPr>
        <w:t>3-3</w:t>
      </w:r>
    </w:p>
    <w:p w:rsidR="005F15DE" w:rsidRPr="00ED1956" w:rsidRDefault="005F15DE" w:rsidP="00ED1956">
      <w:pPr>
        <w:pStyle w:val="ListParagraph"/>
        <w:numPr>
          <w:ilvl w:val="0"/>
          <w:numId w:val="2"/>
        </w:numPr>
        <w:ind w:firstLineChars="0"/>
        <w:rPr>
          <w:sz w:val="28"/>
          <w:szCs w:val="28"/>
        </w:rPr>
      </w:pPr>
      <w:r w:rsidRPr="00ED1956">
        <w:rPr>
          <w:rFonts w:hint="eastAsia"/>
          <w:sz w:val="28"/>
          <w:szCs w:val="28"/>
        </w:rPr>
        <w:t>你所说的指标，能不能介绍一下呢？你这些指标是怎么用的？</w:t>
      </w:r>
    </w:p>
    <w:p w:rsidR="005F15DE" w:rsidRDefault="005F15DE" w:rsidP="00ED1956">
      <w:pPr>
        <w:pStyle w:val="ListParagraph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章内容有点单薄</w:t>
      </w:r>
    </w:p>
    <w:p w:rsidR="005F15DE" w:rsidRDefault="005F15DE" w:rsidP="00ED1956">
      <w:pPr>
        <w:pStyle w:val="ListParagraph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理论指导，文献少了一点</w:t>
      </w:r>
    </w:p>
    <w:p w:rsidR="005F15DE" w:rsidRDefault="005F15DE" w:rsidP="00ED1956">
      <w:pPr>
        <w:pStyle w:val="ListParagraph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这个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个指标，在实际运作中是否还可以再分解？</w:t>
      </w:r>
    </w:p>
    <w:p w:rsidR="005F15DE" w:rsidRDefault="005F15DE" w:rsidP="002E75B2">
      <w:pPr>
        <w:pStyle w:val="ListParagraph"/>
        <w:ind w:firstLineChars="0" w:firstLine="0"/>
        <w:rPr>
          <w:sz w:val="28"/>
          <w:szCs w:val="28"/>
        </w:rPr>
      </w:pPr>
    </w:p>
    <w:p w:rsidR="005F15DE" w:rsidRDefault="005F15DE" w:rsidP="00ED195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结果：小修改（再结合导师的意见，适当做一些调整）</w:t>
      </w:r>
    </w:p>
    <w:p w:rsidR="005F15DE" w:rsidRDefault="005F15DE" w:rsidP="00ED1956">
      <w:pPr>
        <w:rPr>
          <w:sz w:val="28"/>
          <w:szCs w:val="28"/>
        </w:rPr>
      </w:pPr>
    </w:p>
    <w:p w:rsidR="005F15DE" w:rsidRDefault="005F15DE" w:rsidP="00ED1956">
      <w:pPr>
        <w:rPr>
          <w:sz w:val="28"/>
          <w:szCs w:val="28"/>
        </w:rPr>
      </w:pPr>
      <w:r>
        <w:rPr>
          <w:sz w:val="28"/>
          <w:szCs w:val="28"/>
        </w:rPr>
        <w:t>3-4</w:t>
      </w:r>
    </w:p>
    <w:p w:rsidR="005F15DE" w:rsidRPr="00ED1956" w:rsidRDefault="005F15DE" w:rsidP="00ED1956">
      <w:pPr>
        <w:pStyle w:val="ListParagraph"/>
        <w:numPr>
          <w:ilvl w:val="0"/>
          <w:numId w:val="3"/>
        </w:numPr>
        <w:ind w:firstLineChars="0"/>
        <w:rPr>
          <w:sz w:val="28"/>
          <w:szCs w:val="28"/>
        </w:rPr>
      </w:pPr>
      <w:r w:rsidRPr="00ED1956">
        <w:rPr>
          <w:rFonts w:hint="eastAsia"/>
          <w:sz w:val="28"/>
          <w:szCs w:val="28"/>
        </w:rPr>
        <w:t>在分析</w:t>
      </w:r>
      <w:r w:rsidRPr="00ED1956">
        <w:rPr>
          <w:sz w:val="28"/>
          <w:szCs w:val="28"/>
        </w:rPr>
        <w:t>GCI</w:t>
      </w:r>
      <w:r w:rsidRPr="00ED1956">
        <w:rPr>
          <w:rFonts w:hint="eastAsia"/>
          <w:sz w:val="28"/>
          <w:szCs w:val="28"/>
        </w:rPr>
        <w:t>时，基于哪种理论？</w:t>
      </w:r>
    </w:p>
    <w:p w:rsidR="005F15DE" w:rsidRDefault="005F15DE" w:rsidP="00ED1956">
      <w:pPr>
        <w:pStyle w:val="ListParagraph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我们是不是利益相关者？</w:t>
      </w:r>
    </w:p>
    <w:p w:rsidR="005F15DE" w:rsidRDefault="005F15DE" w:rsidP="00ED1956">
      <w:pPr>
        <w:pStyle w:val="ListParagraph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在分析存在的问题的时候，从</w:t>
      </w:r>
      <w:r>
        <w:rPr>
          <w:sz w:val="28"/>
          <w:szCs w:val="28"/>
        </w:rPr>
        <w:t>33~35</w:t>
      </w:r>
      <w:r>
        <w:rPr>
          <w:rFonts w:hint="eastAsia"/>
          <w:sz w:val="28"/>
          <w:szCs w:val="28"/>
        </w:rPr>
        <w:t>页，你指出的问题以什么作为支撑？</w:t>
      </w:r>
    </w:p>
    <w:p w:rsidR="005F15DE" w:rsidRDefault="005F15DE" w:rsidP="00ED1956">
      <w:pPr>
        <w:pStyle w:val="ListParagraph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摘要有点短，写的比较抽象，第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章和第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章调整一下</w:t>
      </w:r>
    </w:p>
    <w:p w:rsidR="005F15DE" w:rsidRDefault="005F15DE" w:rsidP="00ED1956">
      <w:pPr>
        <w:pStyle w:val="ListParagraph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单独用了第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章的意图是什么？</w:t>
      </w:r>
    </w:p>
    <w:p w:rsidR="005F15DE" w:rsidRDefault="005F15DE" w:rsidP="009D5881">
      <w:pPr>
        <w:rPr>
          <w:sz w:val="28"/>
          <w:szCs w:val="28"/>
        </w:rPr>
      </w:pPr>
    </w:p>
    <w:p w:rsidR="005F15DE" w:rsidRDefault="005F15DE" w:rsidP="009D588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结果：小修改（根据导师意见修改再由导师指导）</w:t>
      </w:r>
    </w:p>
    <w:p w:rsidR="005F15DE" w:rsidRDefault="005F15DE" w:rsidP="009D5881">
      <w:pPr>
        <w:rPr>
          <w:sz w:val="28"/>
          <w:szCs w:val="28"/>
        </w:rPr>
      </w:pPr>
    </w:p>
    <w:p w:rsidR="005F15DE" w:rsidRDefault="005F15DE" w:rsidP="009D5881">
      <w:pPr>
        <w:rPr>
          <w:sz w:val="28"/>
          <w:szCs w:val="28"/>
        </w:rPr>
      </w:pPr>
      <w:r>
        <w:rPr>
          <w:sz w:val="28"/>
          <w:szCs w:val="28"/>
        </w:rPr>
        <w:t>3-5</w:t>
      </w:r>
    </w:p>
    <w:p w:rsidR="005F15DE" w:rsidRPr="009D5881" w:rsidRDefault="005F15DE" w:rsidP="009D5881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 w:rsidRPr="009D5881">
        <w:rPr>
          <w:rFonts w:hint="eastAsia"/>
          <w:sz w:val="28"/>
          <w:szCs w:val="28"/>
        </w:rPr>
        <w:t>把调子定得太高了，期望值太大</w:t>
      </w:r>
    </w:p>
    <w:p w:rsidR="005F15DE" w:rsidRDefault="005F15DE" w:rsidP="009D5881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分析过程有些简单，单薄</w:t>
      </w:r>
    </w:p>
    <w:p w:rsidR="005F15DE" w:rsidRDefault="005F15DE" w:rsidP="009D5881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问题没有明确提出</w:t>
      </w:r>
    </w:p>
    <w:p w:rsidR="005F15DE" w:rsidRDefault="005F15DE" w:rsidP="009D5881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个层次为什么分析的时候有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个层次？</w:t>
      </w:r>
    </w:p>
    <w:p w:rsidR="005F15DE" w:rsidRDefault="005F15DE" w:rsidP="009D5881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客户满意度量表的权威性和科学性，你怎么确保？</w:t>
      </w:r>
    </w:p>
    <w:p w:rsidR="005F15DE" w:rsidRDefault="005F15DE" w:rsidP="009D5881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关键词可以删除一些</w:t>
      </w:r>
    </w:p>
    <w:p w:rsidR="005F15DE" w:rsidRDefault="005F15DE" w:rsidP="009D5881">
      <w:pPr>
        <w:rPr>
          <w:sz w:val="28"/>
          <w:szCs w:val="28"/>
        </w:rPr>
      </w:pPr>
    </w:p>
    <w:p w:rsidR="005F15DE" w:rsidRDefault="005F15DE" w:rsidP="009D588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结果：大修改（根据答辩老师的意见，希望与导师进一步沟通）</w:t>
      </w:r>
    </w:p>
    <w:p w:rsidR="005F15DE" w:rsidRDefault="005F15DE" w:rsidP="009D5881">
      <w:pPr>
        <w:rPr>
          <w:sz w:val="28"/>
          <w:szCs w:val="28"/>
        </w:rPr>
      </w:pPr>
    </w:p>
    <w:p w:rsidR="005F15DE" w:rsidRDefault="005F15DE" w:rsidP="009D5881">
      <w:pPr>
        <w:rPr>
          <w:sz w:val="28"/>
          <w:szCs w:val="28"/>
        </w:rPr>
      </w:pPr>
      <w:r>
        <w:rPr>
          <w:sz w:val="28"/>
          <w:szCs w:val="28"/>
        </w:rPr>
        <w:t>3-6</w:t>
      </w:r>
    </w:p>
    <w:p w:rsidR="005F15DE" w:rsidRPr="009D5881" w:rsidRDefault="005F15DE" w:rsidP="009D5881">
      <w:pPr>
        <w:pStyle w:val="ListParagraph"/>
        <w:numPr>
          <w:ilvl w:val="0"/>
          <w:numId w:val="5"/>
        </w:numPr>
        <w:ind w:firstLineChars="0"/>
        <w:rPr>
          <w:sz w:val="28"/>
          <w:szCs w:val="28"/>
        </w:rPr>
      </w:pPr>
      <w:r w:rsidRPr="009D5881">
        <w:rPr>
          <w:rFonts w:hint="eastAsia"/>
          <w:sz w:val="28"/>
          <w:szCs w:val="28"/>
        </w:rPr>
        <w:t>你在邮递部门做什么？</w:t>
      </w:r>
    </w:p>
    <w:p w:rsidR="005F15DE" w:rsidRDefault="005F15DE" w:rsidP="009D5881">
      <w:pPr>
        <w:pStyle w:val="ListParagraph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摘要不够具体，有错别字</w:t>
      </w:r>
    </w:p>
    <w:p w:rsidR="005F15DE" w:rsidRDefault="005F15DE" w:rsidP="009D5881">
      <w:pPr>
        <w:pStyle w:val="ListParagraph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章案例分析要整理一下</w:t>
      </w:r>
    </w:p>
    <w:p w:rsidR="005F15DE" w:rsidRDefault="005F15DE" w:rsidP="009D5881">
      <w:pPr>
        <w:pStyle w:val="ListParagraph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选题有问题，不能真正解决问题</w:t>
      </w:r>
    </w:p>
    <w:p w:rsidR="005F15DE" w:rsidRDefault="005F15DE" w:rsidP="009D5881">
      <w:pPr>
        <w:rPr>
          <w:sz w:val="28"/>
          <w:szCs w:val="28"/>
        </w:rPr>
      </w:pPr>
    </w:p>
    <w:p w:rsidR="005F15DE" w:rsidRPr="009D5881" w:rsidRDefault="005F15DE" w:rsidP="009D588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结果：大修改（再与导师沟通</w:t>
      </w:r>
      <w:bookmarkStart w:id="0" w:name="_GoBack"/>
      <w:bookmarkEnd w:id="0"/>
      <w:r>
        <w:rPr>
          <w:rFonts w:hint="eastAsia"/>
          <w:sz w:val="28"/>
          <w:szCs w:val="28"/>
        </w:rPr>
        <w:t>）</w:t>
      </w:r>
    </w:p>
    <w:p w:rsidR="005F15DE" w:rsidRPr="00ED1956" w:rsidRDefault="005F15DE" w:rsidP="00ED1956">
      <w:pPr>
        <w:rPr>
          <w:sz w:val="28"/>
          <w:szCs w:val="28"/>
        </w:rPr>
      </w:pPr>
    </w:p>
    <w:sectPr w:rsidR="005F15DE" w:rsidRPr="00ED1956" w:rsidSect="005631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5DE" w:rsidRDefault="005F15DE">
      <w:r>
        <w:separator/>
      </w:r>
    </w:p>
  </w:endnote>
  <w:endnote w:type="continuationSeparator" w:id="0">
    <w:p w:rsidR="005F15DE" w:rsidRDefault="005F1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DE" w:rsidRDefault="005F15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DE" w:rsidRDefault="005F15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DE" w:rsidRDefault="005F15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5DE" w:rsidRDefault="005F15DE">
      <w:r>
        <w:separator/>
      </w:r>
    </w:p>
  </w:footnote>
  <w:footnote w:type="continuationSeparator" w:id="0">
    <w:p w:rsidR="005F15DE" w:rsidRDefault="005F15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DE" w:rsidRDefault="005F15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DE" w:rsidRDefault="005F15DE" w:rsidP="002E75B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DE" w:rsidRDefault="005F15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3FCB"/>
    <w:multiLevelType w:val="hybridMultilevel"/>
    <w:tmpl w:val="C09E1058"/>
    <w:lvl w:ilvl="0" w:tplc="BA0E4B58">
      <w:start w:val="1"/>
      <w:numFmt w:val="decimal"/>
      <w:lvlText w:val="%1，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E3254EE"/>
    <w:multiLevelType w:val="hybridMultilevel"/>
    <w:tmpl w:val="7D049D18"/>
    <w:lvl w:ilvl="0" w:tplc="5A1C7BA2">
      <w:start w:val="1"/>
      <w:numFmt w:val="decimal"/>
      <w:lvlText w:val="%1，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8731703"/>
    <w:multiLevelType w:val="hybridMultilevel"/>
    <w:tmpl w:val="840899DA"/>
    <w:lvl w:ilvl="0" w:tplc="420AC51E">
      <w:start w:val="1"/>
      <w:numFmt w:val="decimal"/>
      <w:lvlText w:val="%1，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C6674C"/>
    <w:multiLevelType w:val="hybridMultilevel"/>
    <w:tmpl w:val="4BDED3D8"/>
    <w:lvl w:ilvl="0" w:tplc="FA1251AA">
      <w:start w:val="1"/>
      <w:numFmt w:val="decimal"/>
      <w:lvlText w:val="%1，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11F64AB"/>
    <w:multiLevelType w:val="hybridMultilevel"/>
    <w:tmpl w:val="EBA837FC"/>
    <w:lvl w:ilvl="0" w:tplc="7786F3E2">
      <w:start w:val="1"/>
      <w:numFmt w:val="decimal"/>
      <w:lvlText w:val="%1，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956"/>
    <w:rsid w:val="0002780B"/>
    <w:rsid w:val="000470E6"/>
    <w:rsid w:val="000517C8"/>
    <w:rsid w:val="000721F9"/>
    <w:rsid w:val="00086B32"/>
    <w:rsid w:val="00094443"/>
    <w:rsid w:val="000B7210"/>
    <w:rsid w:val="000E07DD"/>
    <w:rsid w:val="000F1294"/>
    <w:rsid w:val="000F68D8"/>
    <w:rsid w:val="00104AC8"/>
    <w:rsid w:val="001336A7"/>
    <w:rsid w:val="00174038"/>
    <w:rsid w:val="00183550"/>
    <w:rsid w:val="00185BD6"/>
    <w:rsid w:val="00193F39"/>
    <w:rsid w:val="001E09A9"/>
    <w:rsid w:val="00215EA3"/>
    <w:rsid w:val="00225F13"/>
    <w:rsid w:val="002323F9"/>
    <w:rsid w:val="00263708"/>
    <w:rsid w:val="00270840"/>
    <w:rsid w:val="002833B3"/>
    <w:rsid w:val="002A55D8"/>
    <w:rsid w:val="002B5193"/>
    <w:rsid w:val="002B6D9F"/>
    <w:rsid w:val="002C1120"/>
    <w:rsid w:val="002D34EC"/>
    <w:rsid w:val="002E75B2"/>
    <w:rsid w:val="002E7D7A"/>
    <w:rsid w:val="002F0765"/>
    <w:rsid w:val="002F1950"/>
    <w:rsid w:val="002F7BCD"/>
    <w:rsid w:val="003349C3"/>
    <w:rsid w:val="00341863"/>
    <w:rsid w:val="0034373D"/>
    <w:rsid w:val="0036668F"/>
    <w:rsid w:val="003773C1"/>
    <w:rsid w:val="00377B4C"/>
    <w:rsid w:val="003A5B0A"/>
    <w:rsid w:val="003D2D0A"/>
    <w:rsid w:val="003D37ED"/>
    <w:rsid w:val="003E3D97"/>
    <w:rsid w:val="004012D2"/>
    <w:rsid w:val="004140B4"/>
    <w:rsid w:val="00420CA8"/>
    <w:rsid w:val="004403B5"/>
    <w:rsid w:val="00447C01"/>
    <w:rsid w:val="004610EA"/>
    <w:rsid w:val="00472083"/>
    <w:rsid w:val="00474DA3"/>
    <w:rsid w:val="00476D68"/>
    <w:rsid w:val="0048022A"/>
    <w:rsid w:val="00490F34"/>
    <w:rsid w:val="00491A20"/>
    <w:rsid w:val="004931F2"/>
    <w:rsid w:val="004B0AEC"/>
    <w:rsid w:val="004C2A34"/>
    <w:rsid w:val="004D7956"/>
    <w:rsid w:val="004F61CE"/>
    <w:rsid w:val="00521B62"/>
    <w:rsid w:val="00521FF8"/>
    <w:rsid w:val="00554304"/>
    <w:rsid w:val="00563165"/>
    <w:rsid w:val="005761B4"/>
    <w:rsid w:val="005F15DE"/>
    <w:rsid w:val="005F2070"/>
    <w:rsid w:val="00622125"/>
    <w:rsid w:val="006242F2"/>
    <w:rsid w:val="00655309"/>
    <w:rsid w:val="006729F9"/>
    <w:rsid w:val="00672AF6"/>
    <w:rsid w:val="006A01EE"/>
    <w:rsid w:val="006A75FA"/>
    <w:rsid w:val="006B39BD"/>
    <w:rsid w:val="006C204C"/>
    <w:rsid w:val="006C53E1"/>
    <w:rsid w:val="00712C8D"/>
    <w:rsid w:val="0071731A"/>
    <w:rsid w:val="007404CB"/>
    <w:rsid w:val="00745214"/>
    <w:rsid w:val="00755F46"/>
    <w:rsid w:val="00760F1F"/>
    <w:rsid w:val="00761B74"/>
    <w:rsid w:val="00766346"/>
    <w:rsid w:val="007C7EB5"/>
    <w:rsid w:val="007F6028"/>
    <w:rsid w:val="007F63E7"/>
    <w:rsid w:val="00801D8C"/>
    <w:rsid w:val="0082080B"/>
    <w:rsid w:val="00832347"/>
    <w:rsid w:val="00836869"/>
    <w:rsid w:val="008641BB"/>
    <w:rsid w:val="00882771"/>
    <w:rsid w:val="008908E2"/>
    <w:rsid w:val="008925AC"/>
    <w:rsid w:val="008E0774"/>
    <w:rsid w:val="00901C59"/>
    <w:rsid w:val="00901CAE"/>
    <w:rsid w:val="00940815"/>
    <w:rsid w:val="00971480"/>
    <w:rsid w:val="009866ED"/>
    <w:rsid w:val="00996825"/>
    <w:rsid w:val="009A1E28"/>
    <w:rsid w:val="009A6DA4"/>
    <w:rsid w:val="009D5881"/>
    <w:rsid w:val="009E03C2"/>
    <w:rsid w:val="009E2D28"/>
    <w:rsid w:val="009E372F"/>
    <w:rsid w:val="009F13A5"/>
    <w:rsid w:val="009F785A"/>
    <w:rsid w:val="00A02B25"/>
    <w:rsid w:val="00A23730"/>
    <w:rsid w:val="00A64EF4"/>
    <w:rsid w:val="00A83ADA"/>
    <w:rsid w:val="00A84651"/>
    <w:rsid w:val="00AB4F66"/>
    <w:rsid w:val="00AF4E0F"/>
    <w:rsid w:val="00B308F5"/>
    <w:rsid w:val="00B31321"/>
    <w:rsid w:val="00B424A1"/>
    <w:rsid w:val="00B45BD7"/>
    <w:rsid w:val="00B47C1E"/>
    <w:rsid w:val="00B51FF8"/>
    <w:rsid w:val="00B653D6"/>
    <w:rsid w:val="00BC1326"/>
    <w:rsid w:val="00BC2095"/>
    <w:rsid w:val="00BD3016"/>
    <w:rsid w:val="00BF36EC"/>
    <w:rsid w:val="00BF71EB"/>
    <w:rsid w:val="00C105E4"/>
    <w:rsid w:val="00C22E0E"/>
    <w:rsid w:val="00C25BE7"/>
    <w:rsid w:val="00C5355D"/>
    <w:rsid w:val="00C618B3"/>
    <w:rsid w:val="00C61F83"/>
    <w:rsid w:val="00CB294D"/>
    <w:rsid w:val="00CB68B3"/>
    <w:rsid w:val="00CB78F4"/>
    <w:rsid w:val="00CE384F"/>
    <w:rsid w:val="00CF16D8"/>
    <w:rsid w:val="00CF6032"/>
    <w:rsid w:val="00D06B57"/>
    <w:rsid w:val="00D1077C"/>
    <w:rsid w:val="00D469A3"/>
    <w:rsid w:val="00D53E53"/>
    <w:rsid w:val="00D9138B"/>
    <w:rsid w:val="00DB4E95"/>
    <w:rsid w:val="00E108A8"/>
    <w:rsid w:val="00E6139C"/>
    <w:rsid w:val="00EB3C73"/>
    <w:rsid w:val="00EC0827"/>
    <w:rsid w:val="00ED1956"/>
    <w:rsid w:val="00EE08F7"/>
    <w:rsid w:val="00F07F0D"/>
    <w:rsid w:val="00F34D78"/>
    <w:rsid w:val="00F40FA2"/>
    <w:rsid w:val="00F51C5E"/>
    <w:rsid w:val="00F53970"/>
    <w:rsid w:val="00F56385"/>
    <w:rsid w:val="00F633F2"/>
    <w:rsid w:val="00FC6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16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D1956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2E75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30BAB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E75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30B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</Pages>
  <Words>106</Words>
  <Characters>610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2014-11-17T14:03:00Z</dcterms:created>
  <dcterms:modified xsi:type="dcterms:W3CDTF">2014-11-18T02:57:00Z</dcterms:modified>
</cp:coreProperties>
</file>